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6A5949" w:rsidRDefault="00123282" w:rsidP="00123282">
      <w:pPr>
        <w:pStyle w:val="TOC"/>
        <w:outlineLvl w:val="0"/>
        <w:rPr>
          <w:color w:val="FF0000"/>
        </w:rPr>
      </w:pPr>
      <w:r w:rsidRPr="006A5949">
        <w:t>Contents</w:t>
      </w:r>
    </w:p>
    <w:p w:rsidR="00AF7F71" w:rsidRPr="006A5949" w:rsidRDefault="0020625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6A5949">
        <w:rPr>
          <w:noProof w:val="0"/>
        </w:rPr>
        <w:fldChar w:fldCharType="begin"/>
      </w:r>
      <w:r w:rsidR="00123282" w:rsidRPr="006A5949">
        <w:rPr>
          <w:noProof w:val="0"/>
        </w:rPr>
        <w:instrText xml:space="preserve"> TOC \o "3-3" \h \z \t "</w:instrText>
      </w:r>
      <w:r w:rsidR="00123282" w:rsidRPr="006A5949">
        <w:rPr>
          <w:noProof w:val="0"/>
        </w:rPr>
        <w:instrText>标题</w:instrText>
      </w:r>
      <w:r w:rsidR="00123282" w:rsidRPr="006A5949">
        <w:rPr>
          <w:noProof w:val="0"/>
        </w:rPr>
        <w:instrText xml:space="preserve"> 1,1,</w:instrText>
      </w:r>
      <w:r w:rsidR="00123282" w:rsidRPr="006A5949">
        <w:rPr>
          <w:noProof w:val="0"/>
        </w:rPr>
        <w:instrText>标题</w:instrText>
      </w:r>
      <w:r w:rsidR="00123282" w:rsidRPr="006A5949">
        <w:rPr>
          <w:noProof w:val="0"/>
        </w:rPr>
        <w:instrText xml:space="preserve"> 2,2" </w:instrText>
      </w:r>
      <w:r w:rsidRPr="006A5949">
        <w:rPr>
          <w:noProof w:val="0"/>
        </w:rPr>
        <w:fldChar w:fldCharType="separate"/>
      </w:r>
      <w:hyperlink w:anchor="_Toc487564472" w:history="1">
        <w:r w:rsidR="00AF7F71" w:rsidRPr="006A5949">
          <w:rPr>
            <w:rStyle w:val="aa"/>
          </w:rPr>
          <w:t>HH3C-PORT-SECURITY-MIB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_Toc487564472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2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3" w:history="1">
        <w:r w:rsidR="00AF7F71" w:rsidRPr="006A5949">
          <w:rPr>
            <w:rStyle w:val="aa"/>
            <w:rFonts w:ascii="Helvetica" w:hAnsi="Helvetica" w:cs="Helvetica"/>
          </w:rPr>
          <w:t>Scalar Objects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_Toc487564473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2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4" w:history="1">
        <w:r w:rsidR="00AF7F71" w:rsidRPr="006A5949">
          <w:rPr>
            <w:rStyle w:val="aa"/>
            <w:rFonts w:ascii="Helvetica" w:hAnsi="Helvetica" w:cs="Helvetica"/>
          </w:rPr>
          <w:t>hh3cSecureRalmObjects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_Toc487564474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2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5" w:history="1">
        <w:r w:rsidR="00AF7F71" w:rsidRPr="006A5949">
          <w:rPr>
            <w:rStyle w:val="aa"/>
            <w:rFonts w:ascii="Helvetica" w:hAnsi="Helvetica" w:cs="Helvetica"/>
          </w:rPr>
          <w:t>hh3cSecurePortTable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_Toc487564475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3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6" w:history="1">
        <w:r w:rsidR="00AF7F71" w:rsidRPr="006A5949">
          <w:rPr>
            <w:rStyle w:val="aa"/>
            <w:rFonts w:ascii="Helvetica" w:hAnsi="Helvetica" w:cs="Helvetica"/>
          </w:rPr>
          <w:t>hh3cSecureAddressTable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_Toc487564476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3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7" w:history="1">
        <w:r w:rsidR="00AF7F71" w:rsidRPr="006A5949">
          <w:rPr>
            <w:rStyle w:val="aa"/>
            <w:rFonts w:ascii="Helvetica" w:hAnsi="Helvetica" w:cs="Helvetica"/>
          </w:rPr>
          <w:t>hh3cSecureOUITable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_Toc487564477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4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8" w:history="1">
        <w:r w:rsidR="00AF7F71" w:rsidRPr="006A5949">
          <w:rPr>
            <w:rStyle w:val="aa"/>
            <w:rFonts w:ascii="Helvetica" w:hAnsi="Helvetica" w:cs="Helvetica"/>
          </w:rPr>
          <w:t>hh3cSecureBindingTable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_Toc487564478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4</w:t>
        </w:r>
        <w:r w:rsidR="00AF7F71" w:rsidRPr="006A5949">
          <w:rPr>
            <w:webHidden/>
          </w:rPr>
          <w:fldChar w:fldCharType="end"/>
        </w:r>
      </w:hyperlink>
    </w:p>
    <w:p w:rsidR="00AF7F71" w:rsidRPr="006A5949" w:rsidRDefault="0022138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564479" w:history="1">
        <w:r w:rsidR="00AF7F71" w:rsidRPr="006A5949">
          <w:rPr>
            <w:rStyle w:val="aa"/>
            <w:rFonts w:ascii="Helvetica" w:hAnsi="Helvetica" w:cs="Helvetica"/>
          </w:rPr>
          <w:t>hh3cSecureAssignTable</w:t>
        </w:r>
        <w:r w:rsidR="00AF7F71" w:rsidRPr="006A5949">
          <w:rPr>
            <w:webHidden/>
          </w:rPr>
          <w:tab/>
        </w:r>
        <w:r w:rsidR="00AF7F71" w:rsidRPr="006A5949">
          <w:rPr>
            <w:webHidden/>
          </w:rPr>
          <w:fldChar w:fldCharType="begin"/>
        </w:r>
        <w:r w:rsidR="00AF7F71" w:rsidRPr="006A5949">
          <w:rPr>
            <w:webHidden/>
          </w:rPr>
          <w:instrText xml:space="preserve"> PAGEREF _Toc487564479 \h </w:instrText>
        </w:r>
        <w:r w:rsidR="00AF7F71" w:rsidRPr="006A5949">
          <w:rPr>
            <w:webHidden/>
          </w:rPr>
        </w:r>
        <w:r w:rsidR="00AF7F71" w:rsidRPr="006A5949">
          <w:rPr>
            <w:webHidden/>
          </w:rPr>
          <w:fldChar w:fldCharType="separate"/>
        </w:r>
        <w:r w:rsidR="00AF7F71" w:rsidRPr="006A5949">
          <w:rPr>
            <w:webHidden/>
          </w:rPr>
          <w:t>4</w:t>
        </w:r>
        <w:r w:rsidR="00AF7F71" w:rsidRPr="006A5949">
          <w:rPr>
            <w:webHidden/>
          </w:rPr>
          <w:fldChar w:fldCharType="end"/>
        </w:r>
      </w:hyperlink>
    </w:p>
    <w:p w:rsidR="00123282" w:rsidRPr="006A5949" w:rsidRDefault="0020625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6A5949">
        <w:rPr>
          <w:rFonts w:eastAsia="黑体"/>
          <w:bCs/>
          <w:color w:val="0090C8"/>
          <w:kern w:val="0"/>
        </w:rPr>
        <w:fldChar w:fldCharType="end"/>
      </w:r>
    </w:p>
    <w:p w:rsidR="00123282" w:rsidRPr="006A5949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6A5949">
        <w:br w:type="page"/>
      </w:r>
    </w:p>
    <w:p w:rsidR="00AF7F71" w:rsidRPr="006A5949" w:rsidRDefault="00AF7F71" w:rsidP="00AF7F71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0" w:name="_Toc320126449"/>
      <w:bookmarkStart w:id="1" w:name="_Toc487564472"/>
      <w:r w:rsidRPr="006A5949">
        <w:rPr>
          <w:bCs/>
        </w:rPr>
        <w:lastRenderedPageBreak/>
        <w:t>HH3C-PORT-SECURITY-MIB</w:t>
      </w:r>
      <w:bookmarkEnd w:id="0"/>
      <w:bookmarkEnd w:id="1"/>
      <w:r w:rsidRPr="006A5949" w:rsidDel="009B03BF">
        <w:rPr>
          <w:bCs/>
        </w:rPr>
        <w:t xml:space="preserve"> </w:t>
      </w: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" w:name="_Toc320126450"/>
      <w:bookmarkStart w:id="3" w:name="_Toc487564473"/>
      <w:r w:rsidRPr="006A5949">
        <w:rPr>
          <w:rFonts w:ascii="Helvetica" w:hAnsi="Helvetica" w:cs="Helvetica"/>
        </w:rPr>
        <w:t>Scalar Objects</w:t>
      </w:r>
      <w:bookmarkEnd w:id="2"/>
      <w:bookmarkEnd w:id="3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hh3cSecurePortSecurityControl (1.3.6.1.4.1.25506.2.26.1.1.1)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hh3cSecurePortVlanMembershipList (1.3.6.1.4.1.25506.2.26.1.1.2)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20126451"/>
      <w:bookmarkStart w:id="5" w:name="_Toc487564474"/>
      <w:r w:rsidRPr="006A5949">
        <w:rPr>
          <w:rFonts w:ascii="Helvetica" w:hAnsi="Helvetica" w:cs="Helvetica"/>
        </w:rPr>
        <w:t>hh3cSecureRalmObjects</w:t>
      </w:r>
      <w:bookmarkEnd w:id="4"/>
      <w:bookmarkEnd w:id="5"/>
    </w:p>
    <w:p w:rsidR="00AF7F71" w:rsidRPr="006A5949" w:rsidRDefault="00AF7F71" w:rsidP="00AF7F71">
      <w:r w:rsidRPr="006A5949">
        <w:t>OID of this table is: 1.3.6.1.4.1.25506.2.26.1.1.4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hh3cSecureRalmDefaultSessionTime (1.3.6.1.4.1.25506.2.26.1.1.4.1)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hh3cSecureRalmHoldof</w:t>
            </w:r>
            <w:bookmarkStart w:id="6" w:name="_GoBack"/>
            <w:bookmarkEnd w:id="6"/>
            <w:r w:rsidRPr="006A5949">
              <w:t xml:space="preserve">fTime (1.3.6.1.4.1.25506.2.26.1.1.4.2)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hh3cSecureRalmReauthenticate (1.3.6.1.4.1.25506.2.26.1.1.4.3)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hh3cSecureRalmAuthMode (1.3.6.1.4.1.25506.2.26.1.1.4.4)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When hh3cSecureRalmAuthMode value is set to </w:t>
            </w:r>
            <w:proofErr w:type="spellStart"/>
            <w:proofErr w:type="gramStart"/>
            <w:r w:rsidRPr="006A5949">
              <w:t>papUsernameAsMacAddress</w:t>
            </w:r>
            <w:proofErr w:type="spellEnd"/>
            <w:r w:rsidRPr="006A5949">
              <w:t>(</w:t>
            </w:r>
            <w:proofErr w:type="gramEnd"/>
            <w:r w:rsidRPr="006A5949">
              <w:t>1), hh3cSecureRalmAuthUsername and hh3cSecureRalmAuthPassword are both changed to default values.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When hh3cSecureRalmAuthMode value is set to </w:t>
            </w:r>
            <w:proofErr w:type="spellStart"/>
            <w:proofErr w:type="gramStart"/>
            <w:r w:rsidRPr="006A5949">
              <w:t>papUsernameFixed</w:t>
            </w:r>
            <w:proofErr w:type="spellEnd"/>
            <w:r w:rsidRPr="006A5949">
              <w:t>(</w:t>
            </w:r>
            <w:proofErr w:type="gramEnd"/>
            <w:r w:rsidRPr="006A5949">
              <w:t>2), hh3cSecureRalmAuthUsername and hh3cSecureRalmAuthPassword keep their values unchanged.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hh3cSecureRalmAuthUsername (1.3.6.1.4.1.25506.2.26.1.1.4.5)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Length of this value is from 1 to 55. Space and @ must not be included in this value.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hh3cSecureRalmAuthPassword (1.3.6.1.4.1.25506.2.26.1.1.4.6)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proofErr w:type="gramStart"/>
            <w:r w:rsidRPr="006A5949">
              <w:t>hh3cSecureRalmAuthPassword</w:t>
            </w:r>
            <w:proofErr w:type="gramEnd"/>
            <w:r w:rsidRPr="006A5949">
              <w:t xml:space="preserve"> only supports simple password, and cipher password </w:t>
            </w:r>
            <w:proofErr w:type="spellStart"/>
            <w:r w:rsidRPr="006A5949">
              <w:t>can not</w:t>
            </w:r>
            <w:proofErr w:type="spellEnd"/>
            <w:r w:rsidRPr="006A5949">
              <w:t xml:space="preserve"> be got or set in MIB.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While in </w:t>
            </w:r>
            <w:proofErr w:type="spellStart"/>
            <w:r w:rsidRPr="006A5949">
              <w:t>CLI</w:t>
            </w:r>
            <w:proofErr w:type="gramStart"/>
            <w:r w:rsidRPr="006A5949">
              <w:t>,simple</w:t>
            </w:r>
            <w:proofErr w:type="spellEnd"/>
            <w:proofErr w:type="gramEnd"/>
            <w:r w:rsidRPr="006A5949">
              <w:t xml:space="preserve"> password and cipher password are both </w:t>
            </w:r>
            <w:r w:rsidRPr="006A5949">
              <w:lastRenderedPageBreak/>
              <w:t>supported.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lastRenderedPageBreak/>
              <w:t xml:space="preserve">hh3cSecureRalmAuthDomain (1.3.6.1.4.1.25506.2.26.1.1.4.7)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hh3cSecureRalmAuthOfflineTime (1.3.6.1.4.1.25506.2.26.1.1.4.8)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hh3cSecureRalmAuthServerTimeoutTime (1.3.6.1.4.1.25506.2.26.1.1.4.9)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Range from 100 to 300.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hh3cSecureMacControl (1.3.6.1.4.1.25506.2.26.1.1.4.10)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20126452"/>
      <w:bookmarkStart w:id="8" w:name="_Toc487564475"/>
      <w:r w:rsidRPr="006A5949">
        <w:rPr>
          <w:rFonts w:ascii="Helvetica" w:hAnsi="Helvetica" w:cs="Helvetica"/>
        </w:rPr>
        <w:t>hh3cSecurePortTable</w:t>
      </w:r>
      <w:bookmarkEnd w:id="7"/>
      <w:bookmarkEnd w:id="8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hh3cSecurePortMode (1.3.6.1.4.1.25506.2.26.1.2.1.1.1)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The value of </w:t>
            </w:r>
            <w:proofErr w:type="spellStart"/>
            <w:r w:rsidRPr="006A5949">
              <w:t>continuousLearning</w:t>
            </w:r>
            <w:proofErr w:type="spellEnd"/>
            <w:r w:rsidRPr="006A5949">
              <w:t xml:space="preserve"> will not be supported.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When change hh3cSecurePortMode, should set it to </w:t>
            </w:r>
            <w:proofErr w:type="spellStart"/>
            <w:r w:rsidRPr="006A5949">
              <w:t>noRestrictions</w:t>
            </w:r>
            <w:proofErr w:type="spellEnd"/>
            <w:r w:rsidRPr="006A5949">
              <w:t xml:space="preserve"> first, then continue to change it to the other value.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hh3cSecureNeedToKnowMode (1.3.6.1.4.1.25506.2.26.1.2.1.1.2)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hh3cSecureIntrusionAction (1.3.6.1.4.1.25506.2.26.1.2.1.1.3)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The value of </w:t>
            </w:r>
            <w:proofErr w:type="spellStart"/>
            <w:r w:rsidRPr="006A5949">
              <w:t>allowDefaultAccess</w:t>
            </w:r>
            <w:proofErr w:type="spellEnd"/>
            <w:r w:rsidRPr="006A5949">
              <w:t xml:space="preserve"> will not be supported.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hh3cSecureNumberAddresses (1.3.6.1.4.1.25506.2.26.1.2.1.1.4)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hh3cSecureNumberAddressesStored (1.3.6.1.4.1.25506.2.26.1.2.1.1.5)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hh3cSecureMaximumAddresses (1.3.6.1.4.1.25506.2.26.1.2.1.1.6)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20126453"/>
      <w:bookmarkStart w:id="10" w:name="_Toc487564476"/>
      <w:r w:rsidRPr="006A5949">
        <w:rPr>
          <w:rFonts w:ascii="Helvetica" w:hAnsi="Helvetica" w:cs="Helvetica"/>
        </w:rPr>
        <w:t>hh3cSecureAddressTable</w:t>
      </w:r>
      <w:bookmarkEnd w:id="9"/>
      <w:bookmarkEnd w:id="10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hh3cSecureAddrMAC (1.3.6.1.4.1.25506.2.26.1.2.2.1.1)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hh3cSecureAddrVlanID (1.3.6.1.4.1.25506.2.26.1.2.2.1.2)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lastRenderedPageBreak/>
              <w:t xml:space="preserve">hh3cSecureAddrMACStatus (1.3.6.1.4.1.25506.2.26.1.2.2.1.3)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Supported.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hh3cSecureAddrRowStatus (1.3.6.1.4.1.25506.2.26.1.2.2.1.4)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1" w:name="_Toc320126454"/>
      <w:bookmarkStart w:id="12" w:name="_Toc487564477"/>
      <w:r w:rsidRPr="006A5949">
        <w:rPr>
          <w:rFonts w:ascii="Helvetica" w:hAnsi="Helvetica" w:cs="Helvetica"/>
        </w:rPr>
        <w:t>hh3cSecureOUITable</w:t>
      </w:r>
      <w:bookmarkEnd w:id="11"/>
      <w:bookmarkEnd w:id="12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hh3cSecureOUIIndex (1.3.6.1.4.1.25506.2.26.1.2.3.1.1)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MIB, and the value of the object is restricted within 1 and 16.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hh3cSecureOUI</w:t>
            </w:r>
            <w:r w:rsidRPr="006A5949">
              <w:rPr>
                <w:rFonts w:hint="eastAsia"/>
              </w:rPr>
              <w:t xml:space="preserve"> </w:t>
            </w:r>
            <w:r w:rsidRPr="006A5949">
              <w:t>(1.3.6.1.4.1.25506.2.26.1.2.3.1.</w:t>
            </w:r>
            <w:r w:rsidRPr="006A5949">
              <w:rPr>
                <w:rFonts w:hint="eastAsia"/>
              </w:rPr>
              <w:t>2</w:t>
            </w:r>
            <w:r w:rsidRPr="006A5949">
              <w:t>)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hh3cSecureOUIRowStatus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(1.3.6.1.4.1.25506.2.26.1.2.3.1.</w:t>
            </w:r>
            <w:r w:rsidRPr="006A5949">
              <w:rPr>
                <w:rFonts w:hint="eastAsia"/>
              </w:rPr>
              <w:t>3</w:t>
            </w:r>
            <w:r w:rsidRPr="006A5949">
              <w:t>)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3" w:name="_Toc320126455"/>
      <w:bookmarkStart w:id="14" w:name="_Toc487564478"/>
      <w:r w:rsidRPr="006A5949">
        <w:rPr>
          <w:rFonts w:ascii="Helvetica" w:hAnsi="Helvetica" w:cs="Helvetica"/>
        </w:rPr>
        <w:t>hh3cSecureBindingTable</w:t>
      </w:r>
      <w:bookmarkEnd w:id="13"/>
      <w:bookmarkEnd w:id="14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hh3cSecureBindingIndex (1.3.6.1.4.1.25506.2.26.1.2.4.1.1)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hh3cSecureBindingPort (1.3.6.1.4.1.25506.2.26.1.2.4.1.2)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hh3cSecureBindingAddrMAC (1.3.6.1.4.1.25506.2.26.1.2.4.1.3)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hh3cSecureBindingAddrIp (1.3.6.1.4.1.25506.2.26.1.2.4.1.4)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hh3cSecureBindingRowStatus (1.3.6.1.4.1.25506.2.26.1.2.4.1.5)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5" w:name="_Toc320126456"/>
      <w:bookmarkStart w:id="16" w:name="_Toc487564479"/>
      <w:r w:rsidRPr="006A5949">
        <w:rPr>
          <w:rFonts w:ascii="Helvetica" w:hAnsi="Helvetica" w:cs="Helvetica"/>
        </w:rPr>
        <w:t>hh3cSecureAssignTable</w:t>
      </w:r>
      <w:bookmarkEnd w:id="15"/>
      <w:bookmarkEnd w:id="16"/>
    </w:p>
    <w:p w:rsidR="00AF7F71" w:rsidRPr="006A5949" w:rsidRDefault="00AF7F71" w:rsidP="00AF7F71">
      <w:r w:rsidRPr="006A5949">
        <w:t>OID of this table is: 1.3.6.1.4.1.25506.2.26.1.2.5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hh3cSecureAssignEnable (1.3.6.1.4.1.25506.2.26.1.2.5.1.1)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5F0775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hh3cSecureVlanAssignment </w:t>
            </w:r>
            <w:r w:rsidRPr="006A5949">
              <w:lastRenderedPageBreak/>
              <w:t xml:space="preserve">(1.3.6.1.4.1.25506.2.26.1.2.5.1.2)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5F0775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20629E" w:rsidRDefault="0020629E" w:rsidP="00703CA6"/>
    <w:sectPr w:rsidR="0020629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382" w:rsidRDefault="00221382">
      <w:r>
        <w:separator/>
      </w:r>
    </w:p>
  </w:endnote>
  <w:endnote w:type="continuationSeparator" w:id="0">
    <w:p w:rsidR="00221382" w:rsidRDefault="0022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06250">
      <w:fldChar w:fldCharType="begin"/>
    </w:r>
    <w:r>
      <w:instrText>PAGE</w:instrText>
    </w:r>
    <w:r w:rsidR="00206250">
      <w:fldChar w:fldCharType="separate"/>
    </w:r>
    <w:r w:rsidR="006A5949">
      <w:rPr>
        <w:noProof/>
      </w:rPr>
      <w:t>5</w:t>
    </w:r>
    <w:r w:rsidR="0020625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21382">
      <w:fldChar w:fldCharType="begin"/>
    </w:r>
    <w:r w:rsidR="00221382">
      <w:instrText xml:space="preserve"> NUMPAGES  \* Arabic  \* MERGEFORMAT </w:instrText>
    </w:r>
    <w:r w:rsidR="00221382">
      <w:fldChar w:fldCharType="separate"/>
    </w:r>
    <w:r w:rsidR="006A5949">
      <w:rPr>
        <w:noProof/>
      </w:rPr>
      <w:t>5</w:t>
    </w:r>
    <w:r w:rsidR="0022138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382" w:rsidRDefault="00221382">
      <w:r>
        <w:separator/>
      </w:r>
    </w:p>
  </w:footnote>
  <w:footnote w:type="continuationSeparator" w:id="0">
    <w:p w:rsidR="00221382" w:rsidRDefault="00221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1C59EA99" wp14:editId="4089BF9B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726C6" w:rsidRPr="00F726C6">
      <w:t xml:space="preserve"> HH3C-DOMAIN-MIB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3EB57919"/>
    <w:multiLevelType w:val="multilevel"/>
    <w:tmpl w:val="9A1CB33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eastAsia="宋体" w:hint="eastAsia"/>
        <w:b w:val="0"/>
        <w:szCs w:val="21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3F0563F8"/>
    <w:multiLevelType w:val="hybridMultilevel"/>
    <w:tmpl w:val="131A376A"/>
    <w:lvl w:ilvl="0" w:tplc="F3C0C2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203A1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34E29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05206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6660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7E222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1C1F4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1AC4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C6FD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7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5"/>
  </w:num>
  <w:num w:numId="25">
    <w:abstractNumId w:val="4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50"/>
    <w:rsid w:val="0020629E"/>
    <w:rsid w:val="0021284E"/>
    <w:rsid w:val="00212EEA"/>
    <w:rsid w:val="00213F8D"/>
    <w:rsid w:val="0021413A"/>
    <w:rsid w:val="0021483C"/>
    <w:rsid w:val="00214B9D"/>
    <w:rsid w:val="00220511"/>
    <w:rsid w:val="00221382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673A4"/>
    <w:rsid w:val="00273E8C"/>
    <w:rsid w:val="00276D60"/>
    <w:rsid w:val="0028438C"/>
    <w:rsid w:val="00286028"/>
    <w:rsid w:val="00294D75"/>
    <w:rsid w:val="00294F92"/>
    <w:rsid w:val="00295E8E"/>
    <w:rsid w:val="002A02FD"/>
    <w:rsid w:val="002A451A"/>
    <w:rsid w:val="002A7FE9"/>
    <w:rsid w:val="002B518E"/>
    <w:rsid w:val="002B6C6F"/>
    <w:rsid w:val="002B7029"/>
    <w:rsid w:val="002D1AF4"/>
    <w:rsid w:val="002D50EC"/>
    <w:rsid w:val="002D6387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26B0C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2231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578CE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3455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5949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3CA6"/>
    <w:rsid w:val="00705AF2"/>
    <w:rsid w:val="00705D04"/>
    <w:rsid w:val="00705E1D"/>
    <w:rsid w:val="007067E4"/>
    <w:rsid w:val="00707ADC"/>
    <w:rsid w:val="00713B84"/>
    <w:rsid w:val="007145B3"/>
    <w:rsid w:val="00714951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3789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60FE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5EB2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7F71"/>
    <w:rsid w:val="00B009E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46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D2E45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57B61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56D2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6596F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49CB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6C6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726C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726C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726C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726C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726C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726C6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FFB6-8193-4CE3-9234-5FDCB9C60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195</TotalTime>
  <Pages>5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yuhua</cp:lastModifiedBy>
  <cp:revision>34</cp:revision>
  <cp:lastPrinted>2010-05-04T10:01:00Z</cp:lastPrinted>
  <dcterms:created xsi:type="dcterms:W3CDTF">2014-07-11T01:33:00Z</dcterms:created>
  <dcterms:modified xsi:type="dcterms:W3CDTF">2017-07-12T07:25:00Z</dcterms:modified>
</cp:coreProperties>
</file>